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6F" w:rsidRPr="00C53CA3" w:rsidRDefault="00211E6F" w:rsidP="000A2CB5">
      <w:pPr>
        <w:tabs>
          <w:tab w:val="left" w:pos="6300"/>
        </w:tabs>
        <w:ind w:left="5954" w:firstLine="346"/>
        <w:contextualSpacing/>
        <w:rPr>
          <w:b/>
          <w:bCs/>
          <w:sz w:val="20"/>
          <w:szCs w:val="20"/>
        </w:rPr>
      </w:pPr>
      <w:r w:rsidRPr="00C53CA3">
        <w:rPr>
          <w:b/>
          <w:bCs/>
          <w:sz w:val="20"/>
          <w:szCs w:val="20"/>
        </w:rPr>
        <w:t>УТВЕРЖДАЮ</w:t>
      </w:r>
    </w:p>
    <w:p w:rsidR="00211E6F" w:rsidRPr="00927454" w:rsidRDefault="00211E6F" w:rsidP="000A2CB5">
      <w:pPr>
        <w:tabs>
          <w:tab w:val="left" w:pos="5954"/>
          <w:tab w:val="left" w:pos="6096"/>
        </w:tabs>
        <w:ind w:left="5954"/>
        <w:contextualSpacing/>
        <w:rPr>
          <w:sz w:val="20"/>
          <w:szCs w:val="20"/>
        </w:rPr>
      </w:pPr>
      <w:r w:rsidRPr="00C53CA3">
        <w:rPr>
          <w:sz w:val="20"/>
          <w:szCs w:val="20"/>
        </w:rPr>
        <w:t xml:space="preserve">Зав. кафедрой </w:t>
      </w:r>
      <w:r>
        <w:rPr>
          <w:sz w:val="20"/>
          <w:szCs w:val="20"/>
        </w:rPr>
        <w:t>Отечественной истории</w:t>
      </w:r>
    </w:p>
    <w:p w:rsidR="00211E6F" w:rsidRPr="00C53CA3" w:rsidRDefault="00211E6F" w:rsidP="000A2CB5">
      <w:pPr>
        <w:ind w:firstLine="5940"/>
        <w:contextualSpacing/>
        <w:rPr>
          <w:sz w:val="20"/>
          <w:szCs w:val="20"/>
        </w:rPr>
      </w:pPr>
      <w:r w:rsidRPr="00C53CA3">
        <w:rPr>
          <w:sz w:val="20"/>
          <w:szCs w:val="20"/>
        </w:rPr>
        <w:t>___________________</w:t>
      </w:r>
    </w:p>
    <w:p w:rsidR="00211E6F" w:rsidRPr="00C53CA3" w:rsidRDefault="00211E6F" w:rsidP="000A2CB5">
      <w:pPr>
        <w:ind w:firstLine="5940"/>
        <w:contextualSpacing/>
        <w:rPr>
          <w:sz w:val="20"/>
          <w:szCs w:val="20"/>
        </w:rPr>
      </w:pPr>
      <w:r>
        <w:rPr>
          <w:sz w:val="20"/>
          <w:szCs w:val="20"/>
        </w:rPr>
        <w:t>Р.З. Алмаев</w:t>
      </w:r>
    </w:p>
    <w:p w:rsidR="00211E6F" w:rsidRPr="00C53CA3" w:rsidRDefault="00211E6F" w:rsidP="000A2CB5">
      <w:pPr>
        <w:ind w:firstLine="594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31 августа </w:t>
      </w:r>
      <w:r w:rsidRPr="00C53CA3">
        <w:rPr>
          <w:sz w:val="20"/>
          <w:szCs w:val="20"/>
        </w:rPr>
        <w:t xml:space="preserve"> 2022  г.</w:t>
      </w:r>
    </w:p>
    <w:p w:rsidR="00211E6F" w:rsidRPr="00C53CA3" w:rsidRDefault="00211E6F" w:rsidP="000A2CB5">
      <w:pPr>
        <w:contextualSpacing/>
        <w:jc w:val="center"/>
        <w:rPr>
          <w:b/>
          <w:bCs/>
          <w:sz w:val="20"/>
          <w:szCs w:val="20"/>
        </w:rPr>
      </w:pPr>
    </w:p>
    <w:p w:rsidR="00211E6F" w:rsidRPr="00C53CA3" w:rsidRDefault="00211E6F" w:rsidP="000A2CB5">
      <w:pPr>
        <w:contextualSpacing/>
        <w:jc w:val="center"/>
        <w:rPr>
          <w:b/>
          <w:bCs/>
          <w:sz w:val="20"/>
          <w:szCs w:val="20"/>
        </w:rPr>
      </w:pPr>
      <w:r w:rsidRPr="00C53CA3">
        <w:rPr>
          <w:b/>
          <w:bCs/>
          <w:sz w:val="20"/>
          <w:szCs w:val="20"/>
        </w:rPr>
        <w:t>ТЕХНОЛОГИЧЕСКАЯ КАРТА ДИСЦИПЛИНЫ</w:t>
      </w:r>
    </w:p>
    <w:p w:rsidR="00211E6F" w:rsidRDefault="00211E6F" w:rsidP="00C84569">
      <w:pPr>
        <w:tabs>
          <w:tab w:val="center" w:pos="4677"/>
          <w:tab w:val="left" w:pos="5952"/>
        </w:tabs>
        <w:contextualSpacing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Б1.О.03.</w:t>
      </w:r>
      <w:r w:rsidRPr="00C84569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2 Археология</w:t>
      </w:r>
    </w:p>
    <w:p w:rsidR="00211E6F" w:rsidRPr="00C53CA3" w:rsidRDefault="00211E6F" w:rsidP="00C84569">
      <w:pPr>
        <w:tabs>
          <w:tab w:val="center" w:pos="4677"/>
          <w:tab w:val="left" w:pos="5952"/>
        </w:tabs>
        <w:contextualSpacing/>
        <w:jc w:val="center"/>
        <w:rPr>
          <w:sz w:val="20"/>
          <w:szCs w:val="20"/>
        </w:rPr>
      </w:pPr>
      <w:r w:rsidRPr="00C53CA3">
        <w:rPr>
          <w:sz w:val="20"/>
          <w:szCs w:val="20"/>
        </w:rPr>
        <w:t>Рекомендуется для</w:t>
      </w:r>
    </w:p>
    <w:p w:rsidR="00211E6F" w:rsidRPr="00C53CA3" w:rsidRDefault="00211E6F" w:rsidP="000A2CB5">
      <w:pPr>
        <w:spacing w:line="240" w:lineRule="atLeast"/>
        <w:ind w:right="-1"/>
        <w:jc w:val="center"/>
        <w:rPr>
          <w:sz w:val="20"/>
          <w:szCs w:val="20"/>
        </w:rPr>
      </w:pPr>
      <w:r>
        <w:rPr>
          <w:sz w:val="20"/>
          <w:szCs w:val="20"/>
        </w:rPr>
        <w:t>Направления 44.03.05</w:t>
      </w:r>
      <w:r w:rsidRPr="00C53CA3">
        <w:rPr>
          <w:sz w:val="20"/>
          <w:szCs w:val="20"/>
        </w:rPr>
        <w:t xml:space="preserve">  </w:t>
      </w:r>
      <w:r>
        <w:rPr>
          <w:sz w:val="20"/>
          <w:szCs w:val="20"/>
        </w:rPr>
        <w:t>Педагогическое образование</w:t>
      </w:r>
      <w:r w:rsidRPr="00C53CA3">
        <w:rPr>
          <w:sz w:val="20"/>
          <w:szCs w:val="20"/>
        </w:rPr>
        <w:t>,</w:t>
      </w:r>
    </w:p>
    <w:p w:rsidR="00211E6F" w:rsidRPr="00C53CA3" w:rsidRDefault="00211E6F" w:rsidP="000A2CB5">
      <w:pPr>
        <w:spacing w:line="240" w:lineRule="atLeast"/>
        <w:ind w:right="-1"/>
        <w:jc w:val="center"/>
        <w:rPr>
          <w:sz w:val="20"/>
          <w:szCs w:val="20"/>
        </w:rPr>
      </w:pPr>
      <w:r w:rsidRPr="00C53CA3">
        <w:rPr>
          <w:sz w:val="20"/>
          <w:szCs w:val="20"/>
        </w:rPr>
        <w:t>Профиль «</w:t>
      </w:r>
      <w:r>
        <w:rPr>
          <w:sz w:val="20"/>
          <w:szCs w:val="20"/>
        </w:rPr>
        <w:t>История и обществознание</w:t>
      </w:r>
      <w:r w:rsidRPr="00C53CA3">
        <w:rPr>
          <w:sz w:val="20"/>
          <w:szCs w:val="20"/>
        </w:rPr>
        <w:t>»</w:t>
      </w:r>
    </w:p>
    <w:p w:rsidR="00211E6F" w:rsidRPr="00C53CA3" w:rsidRDefault="00211E6F" w:rsidP="000A2CB5">
      <w:pPr>
        <w:spacing w:line="240" w:lineRule="atLeast"/>
        <w:ind w:right="-1"/>
        <w:jc w:val="center"/>
        <w:rPr>
          <w:sz w:val="20"/>
          <w:szCs w:val="20"/>
        </w:rPr>
      </w:pPr>
      <w:r w:rsidRPr="00C53CA3">
        <w:rPr>
          <w:sz w:val="20"/>
          <w:szCs w:val="20"/>
        </w:rPr>
        <w:t>Степень выпускника бакалавр</w:t>
      </w:r>
    </w:p>
    <w:p w:rsidR="00211E6F" w:rsidRPr="00C53CA3" w:rsidRDefault="00211E6F" w:rsidP="000A2CB5">
      <w:pPr>
        <w:contextualSpacing/>
        <w:jc w:val="center"/>
        <w:rPr>
          <w:sz w:val="20"/>
          <w:szCs w:val="20"/>
        </w:rPr>
      </w:pPr>
      <w:r w:rsidRPr="00C53CA3">
        <w:rPr>
          <w:sz w:val="20"/>
          <w:szCs w:val="20"/>
        </w:rPr>
        <w:t>1  семестр 2022-2023 уч. год</w:t>
      </w:r>
    </w:p>
    <w:p w:rsidR="00211E6F" w:rsidRPr="00C53CA3" w:rsidRDefault="00211E6F" w:rsidP="000A2CB5">
      <w:pPr>
        <w:contextualSpacing/>
        <w:jc w:val="center"/>
        <w:rPr>
          <w:sz w:val="20"/>
          <w:szCs w:val="20"/>
        </w:rPr>
      </w:pPr>
    </w:p>
    <w:tbl>
      <w:tblPr>
        <w:tblW w:w="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2"/>
        <w:gridCol w:w="645"/>
        <w:gridCol w:w="589"/>
      </w:tblGrid>
      <w:tr w:rsidR="00211E6F" w:rsidRPr="00C53CA3" w:rsidTr="003265AC">
        <w:tc>
          <w:tcPr>
            <w:tcW w:w="4552" w:type="dxa"/>
            <w:vMerge w:val="restart"/>
          </w:tcPr>
          <w:p w:rsidR="00211E6F" w:rsidRPr="00C53CA3" w:rsidRDefault="00211E6F" w:rsidP="003265AC">
            <w:pPr>
              <w:ind w:right="-483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Вид учебной работы</w:t>
            </w:r>
          </w:p>
        </w:tc>
        <w:tc>
          <w:tcPr>
            <w:tcW w:w="1234" w:type="dxa"/>
            <w:gridSpan w:val="2"/>
          </w:tcPr>
          <w:p w:rsidR="00211E6F" w:rsidRPr="00C53CA3" w:rsidRDefault="00211E6F" w:rsidP="003265AC">
            <w:pPr>
              <w:ind w:right="-483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Семестры</w:t>
            </w:r>
          </w:p>
        </w:tc>
      </w:tr>
      <w:tr w:rsidR="00211E6F" w:rsidRPr="00C53CA3" w:rsidTr="003265AC">
        <w:tc>
          <w:tcPr>
            <w:tcW w:w="0" w:type="auto"/>
            <w:vMerge/>
            <w:vAlign w:val="center"/>
          </w:tcPr>
          <w:p w:rsidR="00211E6F" w:rsidRPr="00C53CA3" w:rsidRDefault="00211E6F" w:rsidP="003265AC">
            <w:pPr>
              <w:contextualSpacing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5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9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211E6F" w:rsidRPr="00C53CA3" w:rsidTr="003265AC">
        <w:tc>
          <w:tcPr>
            <w:tcW w:w="4552" w:type="dxa"/>
          </w:tcPr>
          <w:p w:rsidR="00211E6F" w:rsidRPr="00C53CA3" w:rsidRDefault="00211E6F" w:rsidP="003265AC">
            <w:pPr>
              <w:ind w:right="-483"/>
              <w:contextualSpacing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b/>
                <w:i/>
                <w:color w:val="000000"/>
                <w:sz w:val="20"/>
                <w:szCs w:val="20"/>
                <w:lang w:eastAsia="en-US"/>
              </w:rPr>
              <w:t>Аудиторные занятия:</w:t>
            </w:r>
          </w:p>
        </w:tc>
        <w:tc>
          <w:tcPr>
            <w:tcW w:w="645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89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211E6F" w:rsidRPr="00C53CA3" w:rsidTr="003265AC">
        <w:tc>
          <w:tcPr>
            <w:tcW w:w="4552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Лекции (ЛК)</w:t>
            </w:r>
          </w:p>
        </w:tc>
        <w:tc>
          <w:tcPr>
            <w:tcW w:w="645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89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211E6F" w:rsidRPr="00C53CA3" w:rsidTr="003265AC">
        <w:tc>
          <w:tcPr>
            <w:tcW w:w="4552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Практические занятия (ПЗ)</w:t>
            </w:r>
          </w:p>
        </w:tc>
        <w:tc>
          <w:tcPr>
            <w:tcW w:w="645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89" w:type="dxa"/>
          </w:tcPr>
          <w:p w:rsidR="00211E6F" w:rsidRPr="00C53CA3" w:rsidRDefault="00211E6F" w:rsidP="00074A09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211E6F" w:rsidRPr="00C53CA3" w:rsidTr="003265AC">
        <w:tc>
          <w:tcPr>
            <w:tcW w:w="4552" w:type="dxa"/>
          </w:tcPr>
          <w:p w:rsidR="00211E6F" w:rsidRPr="00C53CA3" w:rsidRDefault="00211E6F" w:rsidP="003265AC">
            <w:pPr>
              <w:ind w:right="-483"/>
              <w:contextualSpacing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b/>
                <w:i/>
                <w:color w:val="000000"/>
                <w:sz w:val="20"/>
                <w:szCs w:val="20"/>
                <w:lang w:eastAsia="en-US"/>
              </w:rPr>
              <w:t>Самостоятельная работа:</w:t>
            </w:r>
          </w:p>
        </w:tc>
        <w:tc>
          <w:tcPr>
            <w:tcW w:w="645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9" w:type="dxa"/>
          </w:tcPr>
          <w:p w:rsidR="00211E6F" w:rsidRPr="00C53CA3" w:rsidRDefault="00211E6F" w:rsidP="003265AC">
            <w:pPr>
              <w:ind w:right="-483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</w:tbl>
    <w:p w:rsidR="00211E6F" w:rsidRPr="00C53CA3" w:rsidRDefault="00211E6F" w:rsidP="000A2CB5">
      <w:pPr>
        <w:contextualSpacing/>
        <w:jc w:val="center"/>
        <w:rPr>
          <w:sz w:val="20"/>
          <w:szCs w:val="20"/>
        </w:rPr>
      </w:pPr>
    </w:p>
    <w:p w:rsidR="00211E6F" w:rsidRPr="00C53CA3" w:rsidRDefault="00211E6F" w:rsidP="000A2CB5">
      <w:pPr>
        <w:contextualSpacing/>
        <w:jc w:val="center"/>
        <w:rPr>
          <w:sz w:val="20"/>
          <w:szCs w:val="20"/>
        </w:rPr>
      </w:pPr>
    </w:p>
    <w:p w:rsidR="00211E6F" w:rsidRPr="00C53CA3" w:rsidRDefault="00211E6F" w:rsidP="000A2CB5">
      <w:pPr>
        <w:ind w:firstLine="720"/>
        <w:rPr>
          <w:b/>
          <w:bCs/>
          <w:sz w:val="20"/>
          <w:szCs w:val="20"/>
        </w:rPr>
      </w:pPr>
      <w:r w:rsidRPr="00C53CA3">
        <w:rPr>
          <w:b/>
          <w:bCs/>
          <w:sz w:val="20"/>
          <w:szCs w:val="20"/>
        </w:rPr>
        <w:t>Контрольные точки по дисциплине: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660"/>
        <w:gridCol w:w="1671"/>
        <w:gridCol w:w="2373"/>
        <w:gridCol w:w="1983"/>
      </w:tblGrid>
      <w:tr w:rsidR="00211E6F" w:rsidRPr="00C53CA3" w:rsidTr="00D028DC">
        <w:tc>
          <w:tcPr>
            <w:tcW w:w="656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№ п.п.</w:t>
            </w:r>
          </w:p>
        </w:tc>
        <w:tc>
          <w:tcPr>
            <w:tcW w:w="2660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Виды учебной работы</w:t>
            </w:r>
          </w:p>
        </w:tc>
        <w:tc>
          <w:tcPr>
            <w:tcW w:w="1671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Удельный вес, %</w:t>
            </w:r>
          </w:p>
        </w:tc>
        <w:tc>
          <w:tcPr>
            <w:tcW w:w="2373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1983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Максимальное количество баллов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3265AC">
            <w:pPr>
              <w:spacing w:line="25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C53CA3">
              <w:rPr>
                <w:bCs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87" w:type="dxa"/>
            <w:gridSpan w:val="4"/>
          </w:tcPr>
          <w:p w:rsidR="00211E6F" w:rsidRPr="00C53CA3" w:rsidRDefault="00211E6F" w:rsidP="003265AC">
            <w:pPr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C53CA3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точка № 1 </w:t>
            </w:r>
            <w:r w:rsidRPr="00C53CA3">
              <w:rPr>
                <w:b/>
                <w:i/>
                <w:color w:val="000000"/>
                <w:sz w:val="20"/>
                <w:szCs w:val="20"/>
              </w:rPr>
              <w:t xml:space="preserve">80 % </w:t>
            </w:r>
          </w:p>
          <w:p w:rsidR="00211E6F" w:rsidRPr="00C53CA3" w:rsidRDefault="00211E6F" w:rsidP="003265AC">
            <w:pPr>
              <w:spacing w:line="256" w:lineRule="auto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C53CA3">
              <w:rPr>
                <w:b/>
                <w:bCs/>
                <w:i/>
                <w:iCs/>
                <w:sz w:val="20"/>
                <w:szCs w:val="20"/>
              </w:rPr>
              <w:t>Проверочная работа «Составление документов</w:t>
            </w:r>
            <w:r w:rsidRPr="00C53CA3">
              <w:rPr>
                <w:b/>
                <w:i/>
                <w:sz w:val="20"/>
                <w:szCs w:val="20"/>
              </w:rPr>
              <w:t xml:space="preserve">». </w:t>
            </w:r>
            <w:r w:rsidRPr="00C53CA3">
              <w:rPr>
                <w:b/>
                <w:bCs/>
                <w:i/>
                <w:iCs/>
                <w:sz w:val="20"/>
                <w:szCs w:val="20"/>
              </w:rPr>
              <w:t xml:space="preserve"> Дата контроля – 11 учебная неделя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660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671" w:type="dxa"/>
          </w:tcPr>
          <w:p w:rsidR="00211E6F" w:rsidRPr="00C53CA3" w:rsidRDefault="00211E6F" w:rsidP="00D02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73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посещаемость</w:t>
            </w:r>
          </w:p>
        </w:tc>
        <w:tc>
          <w:tcPr>
            <w:tcW w:w="1983" w:type="dxa"/>
          </w:tcPr>
          <w:p w:rsidR="00211E6F" w:rsidRPr="00C53CA3" w:rsidRDefault="00211E6F" w:rsidP="00D02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2660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671" w:type="dxa"/>
          </w:tcPr>
          <w:p w:rsidR="00211E6F" w:rsidRPr="00C53CA3" w:rsidRDefault="00211E6F" w:rsidP="00D028DC">
            <w:pPr>
              <w:tabs>
                <w:tab w:val="left" w:pos="106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C53CA3">
              <w:rPr>
                <w:sz w:val="20"/>
                <w:szCs w:val="20"/>
              </w:rPr>
              <w:tab/>
            </w:r>
          </w:p>
        </w:tc>
        <w:tc>
          <w:tcPr>
            <w:tcW w:w="2373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Подготовка к аудиторным занятиям</w:t>
            </w:r>
          </w:p>
        </w:tc>
        <w:tc>
          <w:tcPr>
            <w:tcW w:w="1983" w:type="dxa"/>
          </w:tcPr>
          <w:p w:rsidR="00211E6F" w:rsidRPr="00C53CA3" w:rsidRDefault="00211E6F" w:rsidP="00D02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2660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Проверочная работа</w:t>
            </w:r>
          </w:p>
        </w:tc>
        <w:tc>
          <w:tcPr>
            <w:tcW w:w="1671" w:type="dxa"/>
          </w:tcPr>
          <w:p w:rsidR="00211E6F" w:rsidRPr="00C53CA3" w:rsidRDefault="00211E6F" w:rsidP="00D028DC">
            <w:pPr>
              <w:tabs>
                <w:tab w:val="left" w:pos="106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373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color w:val="000000"/>
                <w:sz w:val="20"/>
                <w:szCs w:val="20"/>
                <w:lang w:eastAsia="en-US"/>
              </w:rPr>
              <w:t>Выполнение заданий</w:t>
            </w:r>
          </w:p>
        </w:tc>
        <w:tc>
          <w:tcPr>
            <w:tcW w:w="1983" w:type="dxa"/>
          </w:tcPr>
          <w:p w:rsidR="00211E6F" w:rsidRPr="00C53CA3" w:rsidRDefault="00211E6F" w:rsidP="00D028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D028D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60" w:type="dxa"/>
          </w:tcPr>
          <w:p w:rsidR="00211E6F" w:rsidRPr="00C53CA3" w:rsidRDefault="00211E6F" w:rsidP="00D028DC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C53CA3">
              <w:rPr>
                <w:i/>
                <w:iCs/>
                <w:sz w:val="20"/>
                <w:szCs w:val="20"/>
                <w:lang w:eastAsia="en-US"/>
              </w:rPr>
              <w:t>Итого по КТ</w:t>
            </w:r>
          </w:p>
        </w:tc>
        <w:tc>
          <w:tcPr>
            <w:tcW w:w="1671" w:type="dxa"/>
          </w:tcPr>
          <w:p w:rsidR="00211E6F" w:rsidRPr="00C53CA3" w:rsidRDefault="00211E6F" w:rsidP="00D028DC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373" w:type="dxa"/>
          </w:tcPr>
          <w:p w:rsidR="00211E6F" w:rsidRPr="00C53CA3" w:rsidRDefault="00211E6F" w:rsidP="00D028DC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</w:tcPr>
          <w:p w:rsidR="00211E6F" w:rsidRPr="00C53CA3" w:rsidRDefault="00211E6F" w:rsidP="00D028DC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80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687" w:type="dxa"/>
            <w:gridSpan w:val="4"/>
          </w:tcPr>
          <w:p w:rsidR="00211E6F" w:rsidRPr="00C53CA3" w:rsidRDefault="00211E6F" w:rsidP="003265AC">
            <w:pPr>
              <w:jc w:val="both"/>
              <w:rPr>
                <w:b/>
                <w:i/>
                <w:sz w:val="20"/>
                <w:szCs w:val="20"/>
              </w:rPr>
            </w:pPr>
            <w:r w:rsidRPr="00C53CA3">
              <w:rPr>
                <w:b/>
                <w:i/>
                <w:sz w:val="20"/>
                <w:szCs w:val="20"/>
              </w:rPr>
              <w:t xml:space="preserve">Контрольная точка № 2. </w:t>
            </w:r>
          </w:p>
          <w:p w:rsidR="00211E6F" w:rsidRPr="00C53CA3" w:rsidRDefault="00211E6F" w:rsidP="003265AC">
            <w:pPr>
              <w:jc w:val="both"/>
              <w:rPr>
                <w:b/>
                <w:i/>
                <w:sz w:val="20"/>
                <w:szCs w:val="20"/>
              </w:rPr>
            </w:pPr>
            <w:r w:rsidRPr="00C53CA3">
              <w:rPr>
                <w:b/>
                <w:i/>
                <w:sz w:val="20"/>
                <w:szCs w:val="20"/>
              </w:rPr>
              <w:t>20% Форма контроля –оценка</w:t>
            </w:r>
          </w:p>
          <w:p w:rsidR="00211E6F" w:rsidRPr="00C53CA3" w:rsidRDefault="00211E6F" w:rsidP="003265AC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C53CA3">
              <w:rPr>
                <w:b/>
                <w:i/>
                <w:sz w:val="20"/>
                <w:szCs w:val="20"/>
              </w:rPr>
              <w:t xml:space="preserve">Дата контроля – </w:t>
            </w:r>
            <w:r>
              <w:rPr>
                <w:b/>
                <w:i/>
                <w:sz w:val="20"/>
                <w:szCs w:val="20"/>
              </w:rPr>
              <w:t>14</w:t>
            </w:r>
            <w:r w:rsidRPr="00C53CA3">
              <w:rPr>
                <w:b/>
                <w:i/>
                <w:sz w:val="20"/>
                <w:szCs w:val="20"/>
              </w:rPr>
              <w:t xml:space="preserve"> учебная неделя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60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sz w:val="20"/>
                <w:szCs w:val="20"/>
                <w:lang w:eastAsia="en-US"/>
              </w:rPr>
              <w:t>Промежуточный контроль</w:t>
            </w:r>
          </w:p>
        </w:tc>
        <w:tc>
          <w:tcPr>
            <w:tcW w:w="1671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373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983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</w:tr>
      <w:tr w:rsidR="00211E6F" w:rsidRPr="00C53CA3" w:rsidTr="00D028DC">
        <w:tc>
          <w:tcPr>
            <w:tcW w:w="656" w:type="dxa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04" w:type="dxa"/>
            <w:gridSpan w:val="3"/>
          </w:tcPr>
          <w:p w:rsidR="00211E6F" w:rsidRPr="00C53CA3" w:rsidRDefault="00211E6F" w:rsidP="003265A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53CA3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Итого по дисциплине</w:t>
            </w:r>
          </w:p>
        </w:tc>
        <w:tc>
          <w:tcPr>
            <w:tcW w:w="1983" w:type="dxa"/>
          </w:tcPr>
          <w:p w:rsidR="00211E6F" w:rsidRPr="00C53CA3" w:rsidRDefault="00211E6F" w:rsidP="003265AC">
            <w:pPr>
              <w:spacing w:line="256" w:lineRule="auto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C53CA3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100</w:t>
            </w:r>
          </w:p>
        </w:tc>
      </w:tr>
    </w:tbl>
    <w:p w:rsidR="00211E6F" w:rsidRPr="00C53CA3" w:rsidRDefault="00211E6F" w:rsidP="000A2CB5">
      <w:pPr>
        <w:ind w:firstLine="720"/>
        <w:rPr>
          <w:sz w:val="20"/>
          <w:szCs w:val="20"/>
        </w:rPr>
      </w:pPr>
    </w:p>
    <w:p w:rsidR="00211E6F" w:rsidRPr="00C53CA3" w:rsidRDefault="00211E6F" w:rsidP="000A2CB5">
      <w:pPr>
        <w:ind w:firstLine="720"/>
        <w:jc w:val="both"/>
        <w:rPr>
          <w:b/>
          <w:sz w:val="20"/>
          <w:szCs w:val="20"/>
        </w:rPr>
      </w:pPr>
      <w:r w:rsidRPr="00C53CA3">
        <w:rPr>
          <w:b/>
          <w:sz w:val="20"/>
          <w:szCs w:val="20"/>
        </w:rPr>
        <w:t>Критерии оценки:</w:t>
      </w:r>
    </w:p>
    <w:p w:rsidR="00211E6F" w:rsidRPr="00C53CA3" w:rsidRDefault="00211E6F" w:rsidP="003265AC">
      <w:pPr>
        <w:ind w:firstLine="720"/>
        <w:jc w:val="both"/>
        <w:rPr>
          <w:b/>
          <w:sz w:val="20"/>
          <w:szCs w:val="20"/>
        </w:rPr>
      </w:pPr>
      <w:r w:rsidRPr="00C53CA3">
        <w:rPr>
          <w:b/>
          <w:sz w:val="20"/>
          <w:szCs w:val="20"/>
        </w:rPr>
        <w:t>Критерии оценки:</w:t>
      </w:r>
    </w:p>
    <w:p w:rsidR="00211E6F" w:rsidRPr="00C53CA3" w:rsidRDefault="00211E6F" w:rsidP="003265AC">
      <w:pPr>
        <w:ind w:firstLine="720"/>
        <w:jc w:val="both"/>
        <w:rPr>
          <w:sz w:val="20"/>
          <w:szCs w:val="20"/>
        </w:rPr>
      </w:pPr>
      <w:r w:rsidRPr="00C53CA3">
        <w:rPr>
          <w:sz w:val="20"/>
          <w:szCs w:val="20"/>
        </w:rPr>
        <w:t>«зачтено» - от 51 до 100 баллов;</w:t>
      </w:r>
    </w:p>
    <w:p w:rsidR="00211E6F" w:rsidRPr="00C53CA3" w:rsidRDefault="00211E6F" w:rsidP="003265AC">
      <w:pPr>
        <w:ind w:firstLine="720"/>
        <w:jc w:val="both"/>
        <w:rPr>
          <w:sz w:val="20"/>
          <w:szCs w:val="20"/>
        </w:rPr>
      </w:pPr>
      <w:r w:rsidRPr="00C53CA3">
        <w:rPr>
          <w:sz w:val="20"/>
          <w:szCs w:val="20"/>
        </w:rPr>
        <w:t>«не зачтено» - от 0 до 50 баллов.</w:t>
      </w:r>
    </w:p>
    <w:p w:rsidR="00211E6F" w:rsidRPr="00C53CA3" w:rsidRDefault="00211E6F" w:rsidP="000A2CB5">
      <w:pPr>
        <w:ind w:firstLine="720"/>
        <w:jc w:val="both"/>
        <w:rPr>
          <w:sz w:val="20"/>
          <w:szCs w:val="20"/>
        </w:rPr>
      </w:pPr>
    </w:p>
    <w:p w:rsidR="00211E6F" w:rsidRPr="00C53CA3" w:rsidRDefault="00211E6F" w:rsidP="000A2CB5">
      <w:pPr>
        <w:ind w:firstLine="720"/>
        <w:rPr>
          <w:sz w:val="20"/>
          <w:szCs w:val="20"/>
        </w:rPr>
      </w:pPr>
    </w:p>
    <w:p w:rsidR="00211E6F" w:rsidRPr="00C53CA3" w:rsidRDefault="00211E6F" w:rsidP="000A2CB5">
      <w:pPr>
        <w:ind w:firstLine="720"/>
        <w:rPr>
          <w:sz w:val="20"/>
          <w:szCs w:val="20"/>
        </w:rPr>
      </w:pPr>
    </w:p>
    <w:p w:rsidR="00211E6F" w:rsidRPr="00C53CA3" w:rsidRDefault="00211E6F" w:rsidP="000A2CB5">
      <w:pPr>
        <w:ind w:firstLine="720"/>
        <w:rPr>
          <w:sz w:val="20"/>
          <w:szCs w:val="20"/>
        </w:rPr>
      </w:pPr>
    </w:p>
    <w:p w:rsidR="00211E6F" w:rsidRPr="00C53CA3" w:rsidRDefault="00211E6F" w:rsidP="000A2CB5">
      <w:pPr>
        <w:rPr>
          <w:sz w:val="20"/>
          <w:szCs w:val="20"/>
        </w:rPr>
      </w:pPr>
      <w:r>
        <w:rPr>
          <w:sz w:val="20"/>
          <w:szCs w:val="20"/>
        </w:rPr>
        <w:t>Преподаватель _________________д</w:t>
      </w:r>
      <w:r w:rsidRPr="00C53CA3">
        <w:rPr>
          <w:sz w:val="20"/>
          <w:szCs w:val="20"/>
        </w:rPr>
        <w:t xml:space="preserve">.и.н. </w:t>
      </w:r>
      <w:r>
        <w:rPr>
          <w:sz w:val="20"/>
          <w:szCs w:val="20"/>
        </w:rPr>
        <w:t>Г.Т. Обыденнова</w:t>
      </w:r>
    </w:p>
    <w:p w:rsidR="00211E6F" w:rsidRPr="00C53CA3" w:rsidRDefault="00211E6F" w:rsidP="000A2CB5">
      <w:pPr>
        <w:rPr>
          <w:sz w:val="20"/>
          <w:szCs w:val="20"/>
        </w:rPr>
      </w:pPr>
    </w:p>
    <w:p w:rsidR="00211E6F" w:rsidRPr="00C53CA3" w:rsidRDefault="00211E6F">
      <w:pPr>
        <w:rPr>
          <w:sz w:val="20"/>
          <w:szCs w:val="20"/>
        </w:rPr>
      </w:pPr>
    </w:p>
    <w:sectPr w:rsidR="00211E6F" w:rsidRPr="00C53CA3" w:rsidSect="00326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CB5"/>
    <w:rsid w:val="00074A09"/>
    <w:rsid w:val="000A2CB5"/>
    <w:rsid w:val="00173D42"/>
    <w:rsid w:val="00211E6F"/>
    <w:rsid w:val="002D2A26"/>
    <w:rsid w:val="003265AC"/>
    <w:rsid w:val="005A68E5"/>
    <w:rsid w:val="005D5F89"/>
    <w:rsid w:val="007051F9"/>
    <w:rsid w:val="00927454"/>
    <w:rsid w:val="00C06958"/>
    <w:rsid w:val="00C53CA3"/>
    <w:rsid w:val="00C81406"/>
    <w:rsid w:val="00C84569"/>
    <w:rsid w:val="00D028DC"/>
    <w:rsid w:val="00D262B6"/>
    <w:rsid w:val="00D97979"/>
    <w:rsid w:val="00E075E5"/>
    <w:rsid w:val="00F533F1"/>
    <w:rsid w:val="00FC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B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46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176</Words>
  <Characters>1005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Speed_XP</cp:lastModifiedBy>
  <cp:revision>5</cp:revision>
  <cp:lastPrinted>2022-10-31T06:42:00Z</cp:lastPrinted>
  <dcterms:created xsi:type="dcterms:W3CDTF">2022-10-28T06:46:00Z</dcterms:created>
  <dcterms:modified xsi:type="dcterms:W3CDTF">2022-10-31T06:42:00Z</dcterms:modified>
</cp:coreProperties>
</file>